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1102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F783119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Newcastle-upon-Tyne.</w:t>
      </w:r>
    </w:p>
    <w:p w14:paraId="21007A57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</w:p>
    <w:p w14:paraId="2A622D21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</w:p>
    <w:p w14:paraId="136A1672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Feb.1408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Northumberland and the town and suburbs of</w:t>
      </w:r>
    </w:p>
    <w:p w14:paraId="67EBC384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Newcastle.    (C.F.R. 1405-13 p.108)</w:t>
      </w:r>
    </w:p>
    <w:p w14:paraId="5AB89051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</w:p>
    <w:p w14:paraId="75856CCF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</w:p>
    <w:p w14:paraId="1AAC24EE" w14:textId="77777777" w:rsidR="00181212" w:rsidRDefault="00181212" w:rsidP="0018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2021</w:t>
      </w:r>
    </w:p>
    <w:p w14:paraId="7A081C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715C" w14:textId="77777777" w:rsidR="00181212" w:rsidRDefault="00181212" w:rsidP="009139A6">
      <w:r>
        <w:separator/>
      </w:r>
    </w:p>
  </w:endnote>
  <w:endnote w:type="continuationSeparator" w:id="0">
    <w:p w14:paraId="3C6F4D90" w14:textId="77777777" w:rsidR="00181212" w:rsidRDefault="001812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34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01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8C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9C0B" w14:textId="77777777" w:rsidR="00181212" w:rsidRDefault="00181212" w:rsidP="009139A6">
      <w:r>
        <w:separator/>
      </w:r>
    </w:p>
  </w:footnote>
  <w:footnote w:type="continuationSeparator" w:id="0">
    <w:p w14:paraId="2CC438BB" w14:textId="77777777" w:rsidR="00181212" w:rsidRDefault="001812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42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34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1D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12"/>
    <w:rsid w:val="000666E0"/>
    <w:rsid w:val="0018121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93BB"/>
  <w15:chartTrackingRefBased/>
  <w15:docId w15:val="{9311049B-E4FA-4578-AC45-00F6EB5C6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2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2022-09-22T20:24:00Z</dcterms:created>
  <dcterms:modified xsi:type="dcterms:W3CDTF">2022-09-22T20:24:00Z</dcterms:modified>
</cp:coreProperties>
</file>